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986A2E" w14:textId="77777777" w:rsidR="00DD563B" w:rsidRDefault="00DD563B" w:rsidP="00DD56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OLDERYNG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22E3C21" w14:textId="77777777" w:rsidR="00DD563B" w:rsidRDefault="00DD563B" w:rsidP="00DD56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Carlton Colville, Suffolk. Husbandman.</w:t>
      </w:r>
    </w:p>
    <w:p w14:paraId="32C59A87" w14:textId="77777777" w:rsidR="00DD563B" w:rsidRDefault="00DD563B" w:rsidP="00DD563B">
      <w:pPr>
        <w:rPr>
          <w:rFonts w:ascii="Times New Roman" w:hAnsi="Times New Roman" w:cs="Times New Roman"/>
        </w:rPr>
      </w:pPr>
    </w:p>
    <w:p w14:paraId="61C5ED08" w14:textId="6299BE78" w:rsidR="00DD563B" w:rsidRDefault="00DD563B" w:rsidP="00DD563B">
      <w:pPr>
        <w:rPr>
          <w:rFonts w:ascii="Times New Roman" w:hAnsi="Times New Roman" w:cs="Times New Roman"/>
        </w:rPr>
      </w:pPr>
    </w:p>
    <w:p w14:paraId="39A86371" w14:textId="77777777" w:rsidR="001221A8" w:rsidRDefault="001221A8" w:rsidP="001221A8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Elizabeth </w:t>
      </w:r>
      <w:proofErr w:type="spellStart"/>
      <w:r>
        <w:rPr>
          <w:rFonts w:ascii="Times New Roman" w:hAnsi="Times New Roman" w:cs="Times New Roman"/>
        </w:rPr>
        <w:t>Clere</w:t>
      </w:r>
      <w:proofErr w:type="spellEnd"/>
      <w:r>
        <w:rPr>
          <w:rFonts w:ascii="Times New Roman" w:hAnsi="Times New Roman" w:cs="Times New Roman"/>
        </w:rPr>
        <w:t xml:space="preserve"> of Ormesby, North Riding of Yorkshire(q.v.), brought</w:t>
      </w:r>
    </w:p>
    <w:p w14:paraId="0BFBB75A" w14:textId="77777777" w:rsidR="001221A8" w:rsidRDefault="001221A8" w:rsidP="001221A8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 plaint of debt against him and Thomas </w:t>
      </w:r>
      <w:proofErr w:type="spellStart"/>
      <w:r>
        <w:rPr>
          <w:rFonts w:ascii="Times New Roman" w:hAnsi="Times New Roman" w:cs="Times New Roman"/>
        </w:rPr>
        <w:t>Craske</w:t>
      </w:r>
      <w:proofErr w:type="spellEnd"/>
      <w:r>
        <w:rPr>
          <w:rFonts w:ascii="Times New Roman" w:hAnsi="Times New Roman" w:cs="Times New Roman"/>
        </w:rPr>
        <w:t xml:space="preserve"> of Kirkley(q.v.).</w:t>
      </w:r>
    </w:p>
    <w:p w14:paraId="3F2CEDB7" w14:textId="758873E6" w:rsidR="001221A8" w:rsidRDefault="001221A8" w:rsidP="001221A8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 w:rsidRPr="00B2129B">
        <w:rPr>
          <w:rFonts w:ascii="Times New Roman" w:hAnsi="Times New Roman" w:cs="Times New Roman"/>
          <w:u w:val="single"/>
        </w:rPr>
        <w:t>http://aalt.law.uh.edu/Indices/CP40Indices/CP40no883Pl.htm</w:t>
      </w:r>
      <w:r>
        <w:rPr>
          <w:rFonts w:ascii="Times New Roman" w:hAnsi="Times New Roman" w:cs="Times New Roman"/>
        </w:rPr>
        <w:t xml:space="preserve"> )</w:t>
      </w:r>
      <w:proofErr w:type="gramEnd"/>
    </w:p>
    <w:p w14:paraId="01232A65" w14:textId="77777777" w:rsidR="00DD563B" w:rsidRDefault="00DD563B" w:rsidP="00DD56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Elizabeth </w:t>
      </w:r>
      <w:proofErr w:type="spellStart"/>
      <w:r>
        <w:rPr>
          <w:rFonts w:ascii="Times New Roman" w:hAnsi="Times New Roman" w:cs="Times New Roman"/>
        </w:rPr>
        <w:t>Clere</w:t>
      </w:r>
      <w:proofErr w:type="spellEnd"/>
      <w:r>
        <w:rPr>
          <w:rFonts w:ascii="Times New Roman" w:hAnsi="Times New Roman" w:cs="Times New Roman"/>
        </w:rPr>
        <w:t xml:space="preserve"> of Ormesby(q.v.) brought a plaint of debt against him,</w:t>
      </w:r>
    </w:p>
    <w:p w14:paraId="3D1E1A0A" w14:textId="77777777" w:rsidR="00DD563B" w:rsidRDefault="00DD563B" w:rsidP="00DD56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Craske</w:t>
      </w:r>
      <w:proofErr w:type="spellEnd"/>
      <w:r>
        <w:rPr>
          <w:rFonts w:ascii="Times New Roman" w:hAnsi="Times New Roman" w:cs="Times New Roman"/>
        </w:rPr>
        <w:t xml:space="preserve"> of Kirkley, Suffolk(q.v.), and Robert </w:t>
      </w:r>
      <w:proofErr w:type="spellStart"/>
      <w:r>
        <w:rPr>
          <w:rFonts w:ascii="Times New Roman" w:hAnsi="Times New Roman" w:cs="Times New Roman"/>
        </w:rPr>
        <w:t>Cuttyng</w:t>
      </w:r>
      <w:proofErr w:type="spellEnd"/>
      <w:r>
        <w:rPr>
          <w:rFonts w:ascii="Times New Roman" w:hAnsi="Times New Roman" w:cs="Times New Roman"/>
        </w:rPr>
        <w:t xml:space="preserve"> of Carlton</w:t>
      </w:r>
    </w:p>
    <w:p w14:paraId="46D9D810" w14:textId="77777777" w:rsidR="00DD563B" w:rsidRDefault="00DD563B" w:rsidP="00DD56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Colville(q.v.).</w:t>
      </w:r>
    </w:p>
    <w:p w14:paraId="2E42A85E" w14:textId="77777777" w:rsidR="00DD563B" w:rsidRDefault="00DD563B" w:rsidP="00DD56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14:paraId="4E41EDB9" w14:textId="77777777" w:rsidR="00DD563B" w:rsidRDefault="00DD563B" w:rsidP="00DD563B">
      <w:pPr>
        <w:rPr>
          <w:rFonts w:ascii="Times New Roman" w:hAnsi="Times New Roman" w:cs="Times New Roman"/>
        </w:rPr>
      </w:pPr>
    </w:p>
    <w:p w14:paraId="5249A84D" w14:textId="77777777" w:rsidR="00DD563B" w:rsidRDefault="00DD563B" w:rsidP="00DD563B">
      <w:pPr>
        <w:rPr>
          <w:rFonts w:ascii="Times New Roman" w:hAnsi="Times New Roman" w:cs="Times New Roman"/>
        </w:rPr>
      </w:pPr>
    </w:p>
    <w:p w14:paraId="6ECA607F" w14:textId="0ED345E1" w:rsidR="00DD563B" w:rsidRDefault="00DD563B" w:rsidP="00DD56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June 2017</w:t>
      </w:r>
    </w:p>
    <w:p w14:paraId="5A2C7E03" w14:textId="160E1912" w:rsidR="001221A8" w:rsidRDefault="001221A8" w:rsidP="00DD56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3 May 2020</w:t>
      </w:r>
    </w:p>
    <w:p w14:paraId="64E4CFC3" w14:textId="77777777" w:rsidR="006B2F86" w:rsidRPr="00E71FC3" w:rsidRDefault="001221A8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A40F9B" w14:textId="77777777" w:rsidR="00DD563B" w:rsidRDefault="00DD563B" w:rsidP="00E71FC3">
      <w:r>
        <w:separator/>
      </w:r>
    </w:p>
  </w:endnote>
  <w:endnote w:type="continuationSeparator" w:id="0">
    <w:p w14:paraId="2DEC26CB" w14:textId="77777777" w:rsidR="00DD563B" w:rsidRDefault="00DD563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FA93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034DC6" w14:textId="77777777" w:rsidR="00DD563B" w:rsidRDefault="00DD563B" w:rsidP="00E71FC3">
      <w:r>
        <w:separator/>
      </w:r>
    </w:p>
  </w:footnote>
  <w:footnote w:type="continuationSeparator" w:id="0">
    <w:p w14:paraId="6C5E64AE" w14:textId="77777777" w:rsidR="00DD563B" w:rsidRDefault="00DD563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563B"/>
    <w:rsid w:val="001221A8"/>
    <w:rsid w:val="001A7C09"/>
    <w:rsid w:val="00577BD5"/>
    <w:rsid w:val="00656CBA"/>
    <w:rsid w:val="006A1F77"/>
    <w:rsid w:val="00733BE7"/>
    <w:rsid w:val="00AB52E8"/>
    <w:rsid w:val="00B16D3F"/>
    <w:rsid w:val="00BB41AC"/>
    <w:rsid w:val="00DD563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70000F"/>
  <w15:chartTrackingRefBased/>
  <w15:docId w15:val="{5033CCCF-D1AB-4FAC-BB9E-2C6067CC5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563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2017-06-20T21:10:00Z</dcterms:created>
  <dcterms:modified xsi:type="dcterms:W3CDTF">2020-05-03T13:43:00Z</dcterms:modified>
</cp:coreProperties>
</file>